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84AB" w14:textId="545E24CE" w:rsidR="00884911" w:rsidRDefault="00B24AC6" w:rsidP="00884911">
      <w:pPr>
        <w:pStyle w:val="CRCoverPage"/>
        <w:tabs>
          <w:tab w:val="left" w:pos="7254"/>
        </w:tabs>
        <w:spacing w:after="0"/>
        <w:rPr>
          <w:b/>
          <w:noProof/>
          <w:sz w:val="24"/>
          <w:lang w:eastAsia="zh-CN"/>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00E47161">
        <w:rPr>
          <w:b/>
          <w:noProof/>
          <w:sz w:val="24"/>
        </w:rPr>
        <w:t>#110</w:t>
      </w:r>
      <w:r w:rsidR="00884911">
        <w:rPr>
          <w:b/>
          <w:noProof/>
          <w:sz w:val="24"/>
          <w:lang w:eastAsia="zh-CN"/>
        </w:rPr>
        <w:tab/>
        <w:t xml:space="preserve">         </w:t>
      </w:r>
      <w:r w:rsidR="00884911" w:rsidRPr="00A14EDB">
        <w:rPr>
          <w:b/>
          <w:i/>
          <w:noProof/>
          <w:sz w:val="28"/>
        </w:rPr>
        <w:t>R1</w:t>
      </w:r>
      <w:r w:rsidR="00E424AD" w:rsidRPr="00E424AD">
        <w:rPr>
          <w:b/>
          <w:i/>
          <w:noProof/>
          <w:sz w:val="28"/>
          <w:lang w:eastAsia="zh-CN"/>
        </w:rPr>
        <w:t>-2207175</w:t>
      </w:r>
    </w:p>
    <w:p w14:paraId="39212A41" w14:textId="0E0EEF57" w:rsidR="00884911" w:rsidRDefault="00884911" w:rsidP="00B24AC6">
      <w:pPr>
        <w:pStyle w:val="CRCoverPage"/>
        <w:tabs>
          <w:tab w:val="right" w:pos="9639"/>
        </w:tabs>
        <w:spacing w:after="0"/>
        <w:rPr>
          <w:b/>
          <w:noProof/>
          <w:sz w:val="24"/>
          <w:lang w:eastAsia="zh-CN"/>
        </w:rPr>
      </w:pPr>
      <w:r>
        <w:rPr>
          <w:b/>
          <w:noProof/>
          <w:sz w:val="24"/>
          <w:lang w:eastAsia="zh-CN"/>
        </w:rPr>
        <w:t>August 22</w:t>
      </w:r>
      <w:r w:rsidRPr="00884911">
        <w:rPr>
          <w:b/>
          <w:noProof/>
          <w:sz w:val="24"/>
          <w:vertAlign w:val="superscript"/>
          <w:lang w:eastAsia="zh-CN"/>
        </w:rPr>
        <w:t>nd</w:t>
      </w:r>
      <w:r>
        <w:rPr>
          <w:b/>
          <w:noProof/>
          <w:sz w:val="24"/>
          <w:lang w:eastAsia="zh-CN"/>
        </w:rPr>
        <w:t xml:space="preserve"> </w:t>
      </w:r>
      <w:r w:rsidRPr="00884911">
        <w:rPr>
          <w:b/>
          <w:noProof/>
          <w:sz w:val="24"/>
        </w:rPr>
        <w:t>–</w:t>
      </w:r>
      <w:r>
        <w:rPr>
          <w:b/>
          <w:noProof/>
          <w:sz w:val="24"/>
          <w:lang w:eastAsia="zh-CN"/>
        </w:rPr>
        <w:t xml:space="preserve"> 26</w:t>
      </w:r>
      <w:r w:rsidRPr="00884911">
        <w:rPr>
          <w:b/>
          <w:noProof/>
          <w:sz w:val="24"/>
          <w:vertAlign w:val="superscript"/>
          <w:lang w:eastAsia="zh-CN"/>
        </w:rPr>
        <w:t>th</w:t>
      </w:r>
      <w:r>
        <w:rPr>
          <w:b/>
          <w:noProof/>
          <w:sz w:val="24"/>
          <w:lang w:eastAsia="zh-CN"/>
        </w:rPr>
        <w:t>, 2022</w:t>
      </w:r>
    </w:p>
    <w:p w14:paraId="3536DB46" w14:textId="1F8A4B7F" w:rsidR="00B24AC6" w:rsidRPr="00824089" w:rsidRDefault="00884911" w:rsidP="00B24AC6">
      <w:pPr>
        <w:pStyle w:val="CRCoverPage"/>
        <w:tabs>
          <w:tab w:val="right" w:pos="9639"/>
        </w:tabs>
        <w:spacing w:after="0"/>
        <w:rPr>
          <w:b/>
          <w:i/>
          <w:noProof/>
          <w:sz w:val="28"/>
        </w:rPr>
      </w:pPr>
      <w:r>
        <w:rPr>
          <w:b/>
          <w:noProof/>
          <w:sz w:val="24"/>
          <w:lang w:eastAsia="zh-CN"/>
        </w:rPr>
        <w:t>Toulouse, France</w:t>
      </w:r>
      <w:r w:rsidR="00B24AC6" w:rsidRPr="00824089">
        <w:rPr>
          <w:b/>
          <w:i/>
          <w:noProof/>
          <w:sz w:val="28"/>
        </w:rPr>
        <w:tab/>
      </w:r>
      <w:r w:rsidR="00B24AC6" w:rsidRPr="00824089">
        <w:rPr>
          <w:b/>
          <w:i/>
          <w:noProof/>
          <w:sz w:val="28"/>
        </w:rPr>
        <w:fldChar w:fldCharType="begin"/>
      </w:r>
      <w:r w:rsidR="00B24AC6" w:rsidRPr="00824089">
        <w:rPr>
          <w:b/>
          <w:i/>
          <w:noProof/>
          <w:sz w:val="28"/>
        </w:rPr>
        <w:instrText xml:space="preserve"> DOCPROPERTY  Tdoc#  \* MERGEFORMAT </w:instrText>
      </w:r>
      <w:r w:rsidR="00B24AC6" w:rsidRPr="00824089">
        <w:rPr>
          <w:b/>
          <w:i/>
          <w:noProof/>
          <w:sz w:val="28"/>
        </w:rPr>
        <w:fldChar w:fldCharType="separate"/>
      </w:r>
      <w:r w:rsidR="00B24AC6" w:rsidRPr="00824089">
        <w:rPr>
          <w:b/>
          <w:i/>
          <w:noProof/>
          <w:sz w:val="28"/>
        </w:rPr>
        <w:t xml:space="preserve"> </w:t>
      </w:r>
      <w:r w:rsidR="00B24AC6" w:rsidRPr="00824089">
        <w:rPr>
          <w:b/>
          <w:i/>
          <w:noProof/>
          <w:sz w:val="28"/>
        </w:rPr>
        <w:fldChar w:fldCharType="end"/>
      </w:r>
    </w:p>
    <w:p w14:paraId="1486ED04" w14:textId="6E008CEF" w:rsidR="00B24AC6" w:rsidRPr="002F6EDB" w:rsidRDefault="00B24AC6" w:rsidP="008849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64E1662A" w:rsidR="00B24AC6" w:rsidRPr="00410371" w:rsidRDefault="00B24AC6" w:rsidP="00891B22">
            <w:pPr>
              <w:pStyle w:val="CRCoverPage"/>
              <w:spacing w:after="0"/>
              <w:jc w:val="right"/>
              <w:rPr>
                <w:b/>
                <w:noProof/>
                <w:sz w:val="28"/>
              </w:rPr>
            </w:pPr>
            <w:r>
              <w:rPr>
                <w:b/>
                <w:noProof/>
                <w:sz w:val="28"/>
              </w:rPr>
              <w:t>38.21</w:t>
            </w:r>
            <w:r w:rsidR="00451280">
              <w:rPr>
                <w:b/>
                <w:noProof/>
                <w:sz w:val="28"/>
              </w:rPr>
              <w:t>3</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F70E83F"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163C0E">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00F36562" w:rsidR="00B24AC6" w:rsidRDefault="00096445" w:rsidP="00891B22">
            <w:pPr>
              <w:pStyle w:val="CRCoverPage"/>
              <w:spacing w:after="0"/>
              <w:rPr>
                <w:noProof/>
              </w:rPr>
            </w:pPr>
            <w:r w:rsidRPr="00096445">
              <w:rPr>
                <w:noProof/>
                <w:lang w:eastAsia="zh-CN"/>
              </w:rPr>
              <w:t>Draft Rel-1</w:t>
            </w:r>
            <w:r w:rsidR="00977DC6">
              <w:rPr>
                <w:noProof/>
                <w:lang w:eastAsia="zh-CN"/>
              </w:rPr>
              <w:t>7</w:t>
            </w:r>
            <w:r w:rsidRPr="00096445">
              <w:rPr>
                <w:noProof/>
                <w:lang w:eastAsia="zh-CN"/>
              </w:rPr>
              <w:t xml:space="preserve"> CR on </w:t>
            </w:r>
            <w:r w:rsidR="00451280">
              <w:rPr>
                <w:noProof/>
                <w:lang w:eastAsia="zh-CN"/>
              </w:rPr>
              <w:t>SRS power control parameters with unified TCI</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61AC16BF" w:rsidR="00B24AC6" w:rsidRDefault="00885B3F" w:rsidP="00885B3F">
            <w:pPr>
              <w:pStyle w:val="CRCoverPage"/>
              <w:spacing w:after="0"/>
              <w:rPr>
                <w:noProof/>
              </w:rPr>
            </w:pPr>
            <w:r>
              <w:rPr>
                <w:noProof/>
              </w:rPr>
              <w:t>Qualcomm</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319C852F" w:rsidR="00B24AC6" w:rsidRDefault="006E31E9" w:rsidP="00891B22">
            <w:pPr>
              <w:pStyle w:val="CRCoverPage"/>
              <w:spacing w:after="0"/>
              <w:ind w:left="100"/>
              <w:rPr>
                <w:noProof/>
              </w:rPr>
            </w:pPr>
            <w:r w:rsidRPr="006E31E9">
              <w:rPr>
                <w:noProof/>
                <w:lang w:eastAsia="fr-FR"/>
              </w:rPr>
              <w:t>NR_feMIMO</w:t>
            </w:r>
            <w:r>
              <w:rPr>
                <w:noProof/>
                <w:lang w:eastAsia="fr-FR"/>
              </w:rPr>
              <w:t>-Core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185C80F7" w:rsidR="00B24AC6" w:rsidRDefault="00B24AC6" w:rsidP="00891B22">
            <w:pPr>
              <w:pStyle w:val="CRCoverPage"/>
              <w:spacing w:after="0"/>
              <w:ind w:left="100"/>
              <w:rPr>
                <w:noProof/>
              </w:rPr>
            </w:pPr>
            <w:r w:rsidRPr="00824089">
              <w:rPr>
                <w:noProof/>
              </w:rPr>
              <w:t>20</w:t>
            </w:r>
            <w:r w:rsidR="00BB2728" w:rsidRPr="00824089">
              <w:rPr>
                <w:noProof/>
              </w:rPr>
              <w:t>2</w:t>
            </w:r>
            <w:r w:rsidR="00AF0DA6">
              <w:rPr>
                <w:noProof/>
              </w:rPr>
              <w:t>2</w:t>
            </w:r>
            <w:r w:rsidRPr="00824089">
              <w:rPr>
                <w:noProof/>
              </w:rPr>
              <w:t>-</w:t>
            </w:r>
            <w:r w:rsidR="00BB2728" w:rsidRPr="00824089">
              <w:rPr>
                <w:noProof/>
              </w:rPr>
              <w:t>0</w:t>
            </w:r>
            <w:r w:rsidR="00885B3F">
              <w:rPr>
                <w:noProof/>
              </w:rPr>
              <w:t>7</w:t>
            </w:r>
            <w:r w:rsidRPr="00824089">
              <w:rPr>
                <w:noProof/>
              </w:rPr>
              <w:t>-</w:t>
            </w:r>
            <w:r w:rsidR="00885B3F">
              <w:rPr>
                <w:noProof/>
              </w:rPr>
              <w:t>2</w:t>
            </w:r>
            <w:r w:rsidR="00C70622">
              <w:rPr>
                <w:noProof/>
              </w:rPr>
              <w:t>4</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B11FBC" w:rsidR="00B24AC6" w:rsidRDefault="00BA17A7" w:rsidP="00891B22">
            <w:pPr>
              <w:pStyle w:val="CRCoverPage"/>
              <w:spacing w:after="0"/>
              <w:ind w:left="100"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1C6C81"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9E99" w14:textId="0805825C" w:rsidR="004108BE" w:rsidRPr="004108BE" w:rsidRDefault="004108BE" w:rsidP="004108BE">
            <w:pPr>
              <w:pStyle w:val="CRCoverPage"/>
              <w:spacing w:after="0"/>
              <w:jc w:val="both"/>
              <w:rPr>
                <w:rFonts w:eastAsia="SimSun"/>
                <w:lang w:eastAsia="zh-CN"/>
              </w:rPr>
            </w:pPr>
            <w:r w:rsidRPr="004108BE">
              <w:rPr>
                <w:rFonts w:eastAsia="SimSun"/>
                <w:lang w:eastAsia="zh-CN"/>
              </w:rPr>
              <w:t xml:space="preserve">In R16, the SRS resource sets configured by </w:t>
            </w:r>
            <w:proofErr w:type="spellStart"/>
            <w:r w:rsidRPr="004108BE">
              <w:rPr>
                <w:rFonts w:eastAsia="SimSun"/>
                <w:i/>
                <w:iCs/>
                <w:lang w:eastAsia="zh-CN"/>
              </w:rPr>
              <w:t>srs-ResourceSetToAddModList</w:t>
            </w:r>
            <w:proofErr w:type="spellEnd"/>
            <w:r w:rsidRPr="004108BE">
              <w:rPr>
                <w:rFonts w:eastAsia="SimSun"/>
                <w:lang w:eastAsia="zh-CN"/>
              </w:rPr>
              <w:t xml:space="preserve"> and </w:t>
            </w:r>
            <w:r w:rsidRPr="004108BE">
              <w:rPr>
                <w:rFonts w:eastAsia="SimSun"/>
                <w:i/>
                <w:iCs/>
                <w:lang w:eastAsia="zh-CN"/>
              </w:rPr>
              <w:t>srs-ResourceSetToAddModListDCI-0-2</w:t>
            </w:r>
            <w:r w:rsidRPr="004108BE">
              <w:rPr>
                <w:rFonts w:eastAsia="SimSun"/>
                <w:lang w:eastAsia="zh-CN"/>
              </w:rPr>
              <w:t xml:space="preserve"> should have identical </w:t>
            </w:r>
            <w:r>
              <w:rPr>
                <w:rFonts w:eastAsia="SimSun"/>
                <w:lang w:eastAsia="zh-CN"/>
              </w:rPr>
              <w:t>power control</w:t>
            </w:r>
            <w:r w:rsidRPr="004108BE">
              <w:rPr>
                <w:rFonts w:eastAsia="SimSun"/>
                <w:lang w:eastAsia="zh-CN"/>
              </w:rPr>
              <w:t xml:space="preserve"> parameters as the highlighted red text below. However, as agreed in RAN1 #108e, the </w:t>
            </w:r>
            <w:r>
              <w:rPr>
                <w:rFonts w:eastAsia="SimSun"/>
                <w:lang w:eastAsia="zh-CN"/>
              </w:rPr>
              <w:t>power control</w:t>
            </w:r>
            <w:r w:rsidRPr="004108BE">
              <w:rPr>
                <w:rFonts w:eastAsia="SimSun"/>
                <w:lang w:eastAsia="zh-CN"/>
              </w:rPr>
              <w:t xml:space="preserve"> parameters of an SRS resource set will </w:t>
            </w:r>
            <w:r w:rsidR="004C4E06">
              <w:rPr>
                <w:rFonts w:eastAsia="SimSun"/>
                <w:lang w:eastAsia="zh-CN"/>
              </w:rPr>
              <w:t>use</w:t>
            </w:r>
            <w:r w:rsidRPr="004108BE">
              <w:rPr>
                <w:rFonts w:eastAsia="SimSun"/>
                <w:lang w:eastAsia="zh-CN"/>
              </w:rPr>
              <w:t xml:space="preserve"> those associated with the SRS resource with lowest ID in the </w:t>
            </w:r>
            <w:r>
              <w:rPr>
                <w:rFonts w:eastAsia="SimSun"/>
                <w:lang w:eastAsia="zh-CN"/>
              </w:rPr>
              <w:t xml:space="preserve">SRS resource </w:t>
            </w:r>
            <w:r w:rsidRPr="004108BE">
              <w:rPr>
                <w:rFonts w:eastAsia="SimSun"/>
                <w:lang w:eastAsia="zh-CN"/>
              </w:rPr>
              <w:t>set</w:t>
            </w:r>
            <w:r>
              <w:rPr>
                <w:rFonts w:eastAsia="SimSun"/>
                <w:lang w:eastAsia="zh-CN"/>
              </w:rPr>
              <w:t xml:space="preserve"> if the resource set does not follow the indicated unified TCI state</w:t>
            </w:r>
            <w:r w:rsidRPr="004108BE">
              <w:rPr>
                <w:rFonts w:eastAsia="SimSun"/>
                <w:lang w:eastAsia="zh-CN"/>
              </w:rPr>
              <w:t xml:space="preserve">. Therefore, it is possible for the two SRS resource sets to have different </w:t>
            </w:r>
            <w:r>
              <w:rPr>
                <w:rFonts w:eastAsia="SimSun"/>
                <w:lang w:eastAsia="zh-CN"/>
              </w:rPr>
              <w:t>power control</w:t>
            </w:r>
            <w:r w:rsidRPr="004108BE">
              <w:rPr>
                <w:rFonts w:eastAsia="SimSun"/>
                <w:lang w:eastAsia="zh-CN"/>
              </w:rPr>
              <w:t xml:space="preserve"> parameters</w:t>
            </w:r>
            <w:r>
              <w:rPr>
                <w:rFonts w:eastAsia="SimSun"/>
                <w:lang w:eastAsia="zh-CN"/>
              </w:rPr>
              <w:t xml:space="preserve"> when at least one SRS resource set does not follow the indicated unified TCI state</w:t>
            </w:r>
            <w:r w:rsidRPr="004108BE">
              <w:rPr>
                <w:rFonts w:eastAsia="SimSun"/>
                <w:lang w:eastAsia="zh-CN"/>
              </w:rPr>
              <w:t xml:space="preserve">, which are inconsistent with R16 </w:t>
            </w:r>
            <w:proofErr w:type="spellStart"/>
            <w:r w:rsidR="00156980">
              <w:rPr>
                <w:rFonts w:eastAsia="SimSun"/>
                <w:lang w:eastAsia="zh-CN"/>
              </w:rPr>
              <w:t>behavior</w:t>
            </w:r>
            <w:proofErr w:type="spellEnd"/>
            <w:r w:rsidRPr="004108BE">
              <w:rPr>
                <w:rFonts w:eastAsia="SimSun"/>
                <w:lang w:eastAsia="zh-CN"/>
              </w:rPr>
              <w:t xml:space="preserve">. </w:t>
            </w:r>
          </w:p>
          <w:p w14:paraId="21D7366A" w14:textId="77777777" w:rsidR="004108BE" w:rsidRPr="004108BE" w:rsidRDefault="004108BE" w:rsidP="004108BE">
            <w:pPr>
              <w:spacing w:after="0"/>
              <w:jc w:val="both"/>
              <w:rPr>
                <w:rFonts w:eastAsia="SimSun"/>
              </w:rPr>
            </w:pPr>
          </w:p>
          <w:p w14:paraId="584F4A76" w14:textId="77777777" w:rsidR="004108BE" w:rsidRPr="004108BE" w:rsidRDefault="004108BE" w:rsidP="004108BE">
            <w:pPr>
              <w:spacing w:after="0"/>
              <w:jc w:val="both"/>
              <w:rPr>
                <w:rFonts w:eastAsia="SimSun"/>
              </w:rPr>
            </w:pPr>
            <w:r w:rsidRPr="004108BE">
              <w:rPr>
                <w:rFonts w:eastAsia="SimSun"/>
              </w:rPr>
              <w:t>38.212:</w:t>
            </w:r>
          </w:p>
          <w:p w14:paraId="74E8756B" w14:textId="77777777" w:rsidR="004108BE" w:rsidRPr="004108BE" w:rsidRDefault="004108BE" w:rsidP="004108BE">
            <w:pPr>
              <w:spacing w:after="0"/>
              <w:jc w:val="both"/>
              <w:rPr>
                <w:rFonts w:eastAsia="SimSun"/>
                <w:lang w:val="en-US"/>
              </w:rPr>
            </w:pPr>
            <w:r w:rsidRPr="004108BE">
              <w:rPr>
                <w:rFonts w:eastAsia="SimSun"/>
              </w:rPr>
              <w:t>-</w:t>
            </w:r>
            <w:r w:rsidRPr="004108BE">
              <w:rPr>
                <w:rFonts w:eastAsia="SimSun"/>
              </w:rPr>
              <w:tab/>
              <w:t>SRS resource indicator –</w:t>
            </w:r>
            <m:oMath>
              <m:r>
                <m:rPr>
                  <m:sty m:val="p"/>
                </m:rPr>
                <w:rPr>
                  <w:rFonts w:ascii="Cambria Math" w:eastAsia="SimSun" w:hAnsi="Cambria Math"/>
                </w:rPr>
                <m:t> </m:t>
              </m:r>
              <m:d>
                <m:dPr>
                  <m:begChr m:val="⌈"/>
                  <m:endChr m:val="⌉"/>
                  <m:ctrlPr>
                    <w:rPr>
                      <w:rFonts w:ascii="Cambria Math" w:eastAsia="SimSun" w:hAnsi="Cambria Math"/>
                      <w:i/>
                      <w:iCs/>
                      <w:lang w:val="en-US"/>
                    </w:rPr>
                  </m:ctrlPr>
                </m:dPr>
                <m:e>
                  <m:func>
                    <m:funcPr>
                      <m:ctrlPr>
                        <w:rPr>
                          <w:rFonts w:ascii="Cambria Math" w:eastAsia="SimSun" w:hAnsi="Cambria Math"/>
                          <w:i/>
                          <w:iCs/>
                          <w:lang w:val="en-US"/>
                        </w:rPr>
                      </m:ctrlPr>
                    </m:funcPr>
                    <m:fName>
                      <m:sSub>
                        <m:sSubPr>
                          <m:ctrlPr>
                            <w:rPr>
                              <w:rFonts w:ascii="Cambria Math" w:eastAsia="SimSun" w:hAnsi="Cambria Math"/>
                              <w:i/>
                              <w:iCs/>
                              <w:lang w:val="en-US"/>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iCs/>
                              <w:lang w:val="en-US"/>
                            </w:rPr>
                          </m:ctrlPr>
                        </m:dPr>
                        <m:e>
                          <m:nary>
                            <m:naryPr>
                              <m:chr m:val="∑"/>
                              <m:limLoc m:val="undOvr"/>
                              <m:ctrlPr>
                                <w:rPr>
                                  <w:rFonts w:ascii="Cambria Math" w:eastAsia="SimSun" w:hAnsi="Cambria Math"/>
                                  <w:i/>
                                  <w:iCs/>
                                  <w:lang w:val="en-US"/>
                                </w:rPr>
                              </m:ctrlPr>
                            </m:naryPr>
                            <m:sub>
                              <m:r>
                                <w:rPr>
                                  <w:rFonts w:ascii="Cambria Math" w:eastAsia="SimSun" w:hAnsi="Cambria Math"/>
                                </w:rPr>
                                <m:t>k=1</m:t>
                              </m:r>
                            </m:sub>
                            <m:sup>
                              <m:r>
                                <w:rPr>
                                  <w:rFonts w:ascii="Cambria Math" w:eastAsia="SimSun" w:hAnsi="Cambria Math"/>
                                </w:rPr>
                                <m:t>min</m:t>
                              </m:r>
                              <m:d>
                                <m:dPr>
                                  <m:begChr m:val="{"/>
                                  <m:endChr m:val="}"/>
                                  <m:ctrlPr>
                                    <w:rPr>
                                      <w:rFonts w:ascii="Cambria Math" w:eastAsia="SimSun" w:hAnsi="Cambria Math"/>
                                      <w:i/>
                                      <w:iCs/>
                                      <w:lang w:val="en-US"/>
                                    </w:rPr>
                                  </m:ctrlPr>
                                </m:dPr>
                                <m:e>
                                  <m:sSub>
                                    <m:sSubPr>
                                      <m:ctrlPr>
                                        <w:rPr>
                                          <w:rFonts w:ascii="Cambria Math" w:eastAsia="SimSun" w:hAnsi="Cambria Math"/>
                                          <w:i/>
                                          <w:iCs/>
                                          <w:lang w:val="en-US"/>
                                        </w:rPr>
                                      </m:ctrlPr>
                                    </m:sSubPr>
                                    <m:e>
                                      <m:r>
                                        <w:rPr>
                                          <w:rFonts w:ascii="Cambria Math" w:eastAsia="SimSun" w:hAnsi="Cambria Math"/>
                                        </w:rPr>
                                        <m:t>L</m:t>
                                      </m:r>
                                    </m:e>
                                    <m:sub>
                                      <m:r>
                                        <w:rPr>
                                          <w:rFonts w:ascii="Cambria Math" w:eastAsia="SimSun" w:hAnsi="Cambria Math"/>
                                        </w:rPr>
                                        <m:t>max</m:t>
                                      </m:r>
                                    </m:sub>
                                  </m:sSub>
                                  <m:r>
                                    <w:rPr>
                                      <w:rFonts w:ascii="Cambria Math" w:eastAsia="SimSun" w:hAnsi="Cambria Math"/>
                                    </w:rPr>
                                    <m:t>, </m:t>
                                  </m:r>
                                  <m:sSub>
                                    <m:sSubPr>
                                      <m:ctrlPr>
                                        <w:rPr>
                                          <w:rFonts w:ascii="Cambria Math" w:eastAsia="SimSun" w:hAnsi="Cambria Math"/>
                                          <w:i/>
                                          <w:iCs/>
                                          <w:lang w:val="en-US"/>
                                        </w:rPr>
                                      </m:ctrlPr>
                                    </m:sSubPr>
                                    <m:e>
                                      <m:r>
                                        <w:rPr>
                                          <w:rFonts w:ascii="Cambria Math" w:eastAsia="SimSun" w:hAnsi="Cambria Math"/>
                                        </w:rPr>
                                        <m:t>N</m:t>
                                      </m:r>
                                    </m:e>
                                    <m:sub>
                                      <m:r>
                                        <w:rPr>
                                          <w:rFonts w:ascii="Cambria Math" w:eastAsia="SimSun" w:hAnsi="Cambria Math"/>
                                        </w:rPr>
                                        <m:t>SRS,0_2</m:t>
                                      </m:r>
                                    </m:sub>
                                  </m:sSub>
                                </m:e>
                              </m:d>
                            </m:sup>
                            <m:e>
                              <m:d>
                                <m:dPr>
                                  <m:ctrlPr>
                                    <w:rPr>
                                      <w:rFonts w:ascii="Cambria Math" w:eastAsia="SimSun" w:hAnsi="Cambria Math"/>
                                      <w:i/>
                                      <w:iCs/>
                                      <w:lang w:val="en-US"/>
                                    </w:rPr>
                                  </m:ctrlPr>
                                </m:dPr>
                                <m:e>
                                  <m:m>
                                    <m:mPr>
                                      <m:mcs>
                                        <m:mc>
                                          <m:mcPr>
                                            <m:count m:val="1"/>
                                            <m:mcJc m:val="center"/>
                                          </m:mcPr>
                                        </m:mc>
                                      </m:mcs>
                                      <m:ctrlPr>
                                        <w:rPr>
                                          <w:rFonts w:ascii="Cambria Math" w:eastAsia="SimSun" w:hAnsi="Cambria Math"/>
                                          <w:i/>
                                          <w:iCs/>
                                          <w:lang w:val="en-US"/>
                                        </w:rPr>
                                      </m:ctrlPr>
                                    </m:mPr>
                                    <m:mr>
                                      <m:e>
                                        <m:sSub>
                                          <m:sSubPr>
                                            <m:ctrlPr>
                                              <w:rPr>
                                                <w:rFonts w:ascii="Cambria Math" w:eastAsia="SimSun" w:hAnsi="Cambria Math"/>
                                                <w:i/>
                                                <w:iCs/>
                                                <w:lang w:val="en-US"/>
                                              </w:rPr>
                                            </m:ctrlPr>
                                          </m:sSubPr>
                                          <m:e>
                                            <m:r>
                                              <w:rPr>
                                                <w:rFonts w:ascii="Cambria Math" w:eastAsia="SimSun" w:hAnsi="Cambria Math"/>
                                              </w:rPr>
                                              <m:t>N</m:t>
                                            </m:r>
                                          </m:e>
                                          <m:sub>
                                            <m:r>
                                              <w:rPr>
                                                <w:rFonts w:ascii="Cambria Math" w:eastAsia="SimSun" w:hAnsi="Cambria Math"/>
                                              </w:rPr>
                                              <m:t>SRS,0_2</m:t>
                                            </m:r>
                                          </m:sub>
                                        </m:sSub>
                                      </m:e>
                                    </m:mr>
                                    <m:mr>
                                      <m:e>
                                        <m:r>
                                          <w:rPr>
                                            <w:rFonts w:ascii="Cambria Math" w:eastAsia="SimSun" w:hAnsi="Cambria Math"/>
                                          </w:rPr>
                                          <m:t>k</m:t>
                                        </m:r>
                                      </m:e>
                                    </m:mr>
                                  </m:m>
                                </m:e>
                              </m:d>
                            </m:e>
                          </m:nary>
                        </m:e>
                      </m:d>
                    </m:e>
                  </m:func>
                </m:e>
              </m:d>
              <m:r>
                <m:rPr>
                  <m:sty m:val="p"/>
                </m:rPr>
                <w:rPr>
                  <w:rFonts w:ascii="Cambria Math" w:eastAsia="SimSun" w:hAnsi="Cambria Math"/>
                </w:rPr>
                <m:t> </m:t>
              </m:r>
            </m:oMath>
            <w:r w:rsidRPr="004108BE">
              <w:rPr>
                <w:rFonts w:eastAsia="SimSun"/>
              </w:rPr>
              <w:t xml:space="preserve">or </w:t>
            </w:r>
            <m:oMath>
              <m:d>
                <m:dPr>
                  <m:begChr m:val="⌈"/>
                  <m:endChr m:val="⌉"/>
                  <m:ctrlPr>
                    <w:rPr>
                      <w:rFonts w:ascii="Cambria Math" w:eastAsia="SimSun" w:hAnsi="Cambria Math"/>
                      <w:i/>
                      <w:iCs/>
                      <w:lang w:val="en-US"/>
                    </w:rPr>
                  </m:ctrlPr>
                </m:dPr>
                <m:e>
                  <m:func>
                    <m:funcPr>
                      <m:ctrlPr>
                        <w:rPr>
                          <w:rFonts w:ascii="Cambria Math" w:eastAsia="SimSun" w:hAnsi="Cambria Math"/>
                          <w:i/>
                          <w:iCs/>
                          <w:lang w:val="en-US"/>
                        </w:rPr>
                      </m:ctrlPr>
                    </m:funcPr>
                    <m:fName>
                      <m:sSub>
                        <m:sSubPr>
                          <m:ctrlPr>
                            <w:rPr>
                              <w:rFonts w:ascii="Cambria Math" w:eastAsia="SimSun" w:hAnsi="Cambria Math"/>
                              <w:i/>
                              <w:iCs/>
                              <w:lang w:val="en-US"/>
                            </w:rPr>
                          </m:ctrlPr>
                        </m:sSubPr>
                        <m:e>
                          <m:r>
                            <m:rPr>
                              <m:sty m:val="p"/>
                            </m:rPr>
                            <w:rPr>
                              <w:rFonts w:ascii="Cambria Math" w:eastAsia="SimSun" w:hAnsi="Cambria Math"/>
                            </w:rPr>
                            <m:t>log</m:t>
                          </m:r>
                        </m:e>
                        <m:sub>
                          <m:r>
                            <w:rPr>
                              <w:rFonts w:ascii="Cambria Math" w:eastAsia="SimSun" w:hAnsi="Cambria Math"/>
                            </w:rPr>
                            <m:t>2</m:t>
                          </m:r>
                        </m:sub>
                      </m:sSub>
                    </m:fName>
                    <m:e>
                      <m:sSub>
                        <m:sSubPr>
                          <m:ctrlPr>
                            <w:rPr>
                              <w:rFonts w:ascii="Cambria Math" w:eastAsia="SimSun" w:hAnsi="Cambria Math"/>
                              <w:i/>
                              <w:iCs/>
                              <w:lang w:val="en-US"/>
                            </w:rPr>
                          </m:ctrlPr>
                        </m:sSubPr>
                        <m:e>
                          <m:r>
                            <w:rPr>
                              <w:rFonts w:ascii="Cambria Math" w:eastAsia="SimSun" w:hAnsi="Cambria Math"/>
                            </w:rPr>
                            <m:t>N</m:t>
                          </m:r>
                        </m:e>
                        <m:sub>
                          <m:r>
                            <w:rPr>
                              <w:rFonts w:ascii="Cambria Math" w:eastAsia="SimSun" w:hAnsi="Cambria Math"/>
                            </w:rPr>
                            <m:t>SRS, 0_2</m:t>
                          </m:r>
                        </m:sub>
                      </m:sSub>
                    </m:e>
                  </m:func>
                </m:e>
              </m:d>
              <m:r>
                <w:rPr>
                  <w:rFonts w:ascii="Cambria Math" w:eastAsia="SimSun" w:hAnsi="Cambria Math"/>
                </w:rPr>
                <m:t> </m:t>
              </m:r>
            </m:oMath>
            <w:r w:rsidRPr="004108BE">
              <w:rPr>
                <w:rFonts w:eastAsia="SimSun"/>
              </w:rPr>
              <w:t xml:space="preserve">bits, where </w:t>
            </w:r>
            <m:oMath>
              <m:sSub>
                <m:sSubPr>
                  <m:ctrlPr>
                    <w:rPr>
                      <w:rFonts w:ascii="Cambria Math" w:eastAsia="SimSun" w:hAnsi="Cambria Math"/>
                      <w:i/>
                      <w:iCs/>
                      <w:lang w:val="en-US"/>
                    </w:rPr>
                  </m:ctrlPr>
                </m:sSubPr>
                <m:e>
                  <m:r>
                    <w:rPr>
                      <w:rFonts w:ascii="Cambria Math" w:eastAsia="SimSun" w:hAnsi="Cambria Math"/>
                    </w:rPr>
                    <m:t>N</m:t>
                  </m:r>
                </m:e>
                <m:sub>
                  <m:r>
                    <w:rPr>
                      <w:rFonts w:ascii="Cambria Math" w:eastAsia="SimSun" w:hAnsi="Cambria Math"/>
                    </w:rPr>
                    <m:t>SRS, 0_2</m:t>
                  </m:r>
                </m:sub>
              </m:sSub>
            </m:oMath>
            <w:r w:rsidRPr="004108BE">
              <w:rPr>
                <w:rFonts w:eastAsia="SimSun"/>
              </w:rPr>
              <w:t xml:space="preserve"> is the number of configured SRS resources in </w:t>
            </w:r>
            <w:r w:rsidRPr="004108BE">
              <w:rPr>
                <w:rFonts w:eastAsia="SimSun"/>
                <w:color w:val="FF0000"/>
              </w:rPr>
              <w:t xml:space="preserve">the SRS resource set configured by higher layer parameter </w:t>
            </w:r>
            <w:r w:rsidRPr="004108BE">
              <w:rPr>
                <w:rFonts w:eastAsia="SimSun"/>
                <w:i/>
                <w:iCs/>
                <w:color w:val="FF0000"/>
              </w:rPr>
              <w:t>srs-ResourceSetToAddModListDCI-0-2</w:t>
            </w:r>
            <w:r w:rsidRPr="004108BE">
              <w:rPr>
                <w:rFonts w:eastAsia="SimSun"/>
                <w:color w:val="FF0000"/>
              </w:rPr>
              <w:t xml:space="preserve">, </w:t>
            </w:r>
            <w:r w:rsidRPr="004108BE">
              <w:rPr>
                <w:rFonts w:eastAsia="SimSun"/>
              </w:rPr>
              <w:t xml:space="preserve">and associated with the higher layer parameter </w:t>
            </w:r>
            <w:r w:rsidRPr="004108BE">
              <w:rPr>
                <w:rFonts w:eastAsia="SimSun"/>
                <w:i/>
                <w:iCs/>
              </w:rPr>
              <w:t>usage</w:t>
            </w:r>
            <w:r w:rsidRPr="004108BE">
              <w:rPr>
                <w:rFonts w:eastAsia="SimSun"/>
              </w:rPr>
              <w:t xml:space="preserve"> of value '</w:t>
            </w:r>
            <w:proofErr w:type="spellStart"/>
            <w:r w:rsidRPr="004108BE">
              <w:rPr>
                <w:rFonts w:eastAsia="SimSun"/>
                <w:i/>
                <w:iCs/>
              </w:rPr>
              <w:t>codeBook</w:t>
            </w:r>
            <w:proofErr w:type="spellEnd"/>
            <w:r w:rsidRPr="004108BE">
              <w:rPr>
                <w:rFonts w:eastAsia="SimSun"/>
              </w:rPr>
              <w:t>' or '</w:t>
            </w:r>
            <w:proofErr w:type="spellStart"/>
            <w:r w:rsidRPr="004108BE">
              <w:rPr>
                <w:rFonts w:eastAsia="SimSun"/>
                <w:i/>
                <w:iCs/>
              </w:rPr>
              <w:t>nonCodeBook</w:t>
            </w:r>
            <w:proofErr w:type="spellEnd"/>
            <w:r w:rsidRPr="004108BE">
              <w:rPr>
                <w:rFonts w:eastAsia="SimSun"/>
              </w:rPr>
              <w:t xml:space="preserve">', where the SRS resource set </w:t>
            </w:r>
            <w:r w:rsidRPr="004108BE">
              <w:rPr>
                <w:rFonts w:eastAsia="SimSun"/>
                <w:color w:val="FF0000"/>
              </w:rPr>
              <w:t xml:space="preserve">is composed of the first </w:t>
            </w:r>
            <m:oMath>
              <m:sSub>
                <m:sSubPr>
                  <m:ctrlPr>
                    <w:rPr>
                      <w:rFonts w:ascii="Cambria Math" w:eastAsia="SimSun" w:hAnsi="Cambria Math"/>
                      <w:i/>
                      <w:iCs/>
                      <w:color w:val="FF0000"/>
                      <w:lang w:val="en-US"/>
                    </w:rPr>
                  </m:ctrlPr>
                </m:sSubPr>
                <m:e>
                  <m:r>
                    <w:rPr>
                      <w:rFonts w:ascii="Cambria Math" w:eastAsia="SimSun" w:hAnsi="Cambria Math"/>
                      <w:color w:val="FF0000"/>
                    </w:rPr>
                    <m:t>N</m:t>
                  </m:r>
                </m:e>
                <m:sub>
                  <m:r>
                    <w:rPr>
                      <w:rFonts w:ascii="Cambria Math" w:eastAsia="SimSun" w:hAnsi="Cambria Math"/>
                      <w:color w:val="FF0000"/>
                    </w:rPr>
                    <m:t>SRS, 0_2</m:t>
                  </m:r>
                </m:sub>
              </m:sSub>
            </m:oMath>
            <w:r w:rsidRPr="004108BE">
              <w:rPr>
                <w:rFonts w:eastAsia="SimSun"/>
                <w:color w:val="FF0000"/>
              </w:rPr>
              <w:t xml:space="preserve"> SRS resources </w:t>
            </w:r>
            <w:r w:rsidRPr="004108BE">
              <w:rPr>
                <w:rFonts w:eastAsia="SimSun"/>
                <w:b/>
                <w:bCs/>
                <w:color w:val="FF0000"/>
              </w:rPr>
              <w:t xml:space="preserve">together with other configurations </w:t>
            </w:r>
            <w:r w:rsidRPr="004108BE">
              <w:rPr>
                <w:rFonts w:eastAsia="SimSun"/>
                <w:color w:val="FF0000"/>
              </w:rPr>
              <w:t xml:space="preserve">in the SRS resource set configured by higher layer parameter </w:t>
            </w:r>
            <w:proofErr w:type="spellStart"/>
            <w:r w:rsidRPr="004108BE">
              <w:rPr>
                <w:rFonts w:eastAsia="SimSun"/>
                <w:i/>
                <w:iCs/>
                <w:color w:val="FF0000"/>
              </w:rPr>
              <w:t>srs-ResourceSetToAddModList</w:t>
            </w:r>
            <w:proofErr w:type="spellEnd"/>
            <w:r w:rsidRPr="004108BE">
              <w:rPr>
                <w:rFonts w:eastAsia="SimSun"/>
              </w:rPr>
              <w:t xml:space="preserve">, if any, and associated with the higher layer parameter </w:t>
            </w:r>
            <w:r w:rsidRPr="004108BE">
              <w:rPr>
                <w:rFonts w:eastAsia="SimSun"/>
                <w:i/>
                <w:iCs/>
              </w:rPr>
              <w:t>usage</w:t>
            </w:r>
            <w:r w:rsidRPr="004108BE">
              <w:rPr>
                <w:rFonts w:eastAsia="SimSun"/>
              </w:rPr>
              <w:t xml:space="preserve"> of value '</w:t>
            </w:r>
            <w:proofErr w:type="spellStart"/>
            <w:r w:rsidRPr="004108BE">
              <w:rPr>
                <w:rFonts w:eastAsia="SimSun"/>
                <w:i/>
                <w:iCs/>
              </w:rPr>
              <w:t>codeBook</w:t>
            </w:r>
            <w:proofErr w:type="spellEnd"/>
            <w:r w:rsidRPr="004108BE">
              <w:rPr>
                <w:rFonts w:eastAsia="SimSun"/>
              </w:rPr>
              <w:t>' or '</w:t>
            </w:r>
            <w:proofErr w:type="spellStart"/>
            <w:r w:rsidRPr="004108BE">
              <w:rPr>
                <w:rFonts w:eastAsia="SimSun"/>
                <w:i/>
                <w:iCs/>
              </w:rPr>
              <w:t>nonCodeBook</w:t>
            </w:r>
            <w:proofErr w:type="spellEnd"/>
            <w:r w:rsidRPr="004108BE">
              <w:rPr>
                <w:rFonts w:eastAsia="SimSun"/>
              </w:rPr>
              <w:t xml:space="preserve">', respectively, except for the higher layer parameters </w:t>
            </w:r>
            <w:r w:rsidRPr="004108BE">
              <w:rPr>
                <w:rFonts w:eastAsia="SimSun"/>
                <w:i/>
                <w:iCs/>
              </w:rPr>
              <w:t>‘</w:t>
            </w:r>
            <w:proofErr w:type="spellStart"/>
            <w:r w:rsidRPr="004108BE">
              <w:rPr>
                <w:rFonts w:eastAsia="SimSun"/>
                <w:i/>
                <w:iCs/>
              </w:rPr>
              <w:t>srs-ResourceSetId</w:t>
            </w:r>
            <w:proofErr w:type="spellEnd"/>
            <w:r w:rsidRPr="004108BE">
              <w:rPr>
                <w:rFonts w:eastAsia="SimSun"/>
                <w:i/>
                <w:iCs/>
              </w:rPr>
              <w:t>’ and ‘</w:t>
            </w:r>
            <w:proofErr w:type="spellStart"/>
            <w:r w:rsidRPr="004108BE">
              <w:rPr>
                <w:rFonts w:eastAsia="SimSun"/>
                <w:i/>
                <w:iCs/>
              </w:rPr>
              <w:t>srs-ResourceIdList</w:t>
            </w:r>
            <w:proofErr w:type="spellEnd"/>
            <w:r w:rsidRPr="004108BE">
              <w:rPr>
                <w:rFonts w:eastAsia="SimSun"/>
                <w:i/>
                <w:iCs/>
              </w:rPr>
              <w:t>’</w:t>
            </w:r>
          </w:p>
          <w:p w14:paraId="3682D7A3" w14:textId="7C93D943" w:rsidR="00404256" w:rsidRPr="00112D0A" w:rsidRDefault="00404256" w:rsidP="00112D0A">
            <w:pPr>
              <w:pStyle w:val="CRCoverPage"/>
              <w:jc w:val="both"/>
              <w:rPr>
                <w:rFonts w:eastAsia="SimSun"/>
                <w:iCs/>
                <w:lang w:val="en-US" w:eastAsia="zh-CN"/>
              </w:rPr>
            </w:pP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81B8C" w14:textId="1B4A0B77" w:rsidR="00B24AC6" w:rsidRDefault="004108BE" w:rsidP="00B24AC6">
            <w:pPr>
              <w:pStyle w:val="CRCoverPage"/>
              <w:spacing w:after="0"/>
              <w:jc w:val="both"/>
              <w:rPr>
                <w:rFonts w:eastAsia="SimSun"/>
                <w:lang w:eastAsia="zh-CN"/>
              </w:rPr>
            </w:pPr>
            <w:r>
              <w:rPr>
                <w:rFonts w:eastAsia="SimSun"/>
                <w:lang w:eastAsia="zh-CN"/>
              </w:rPr>
              <w:t>Clarify that</w:t>
            </w:r>
            <w:r w:rsidRPr="004108BE">
              <w:rPr>
                <w:rFonts w:eastAsia="SimSun"/>
                <w:lang w:eastAsia="zh-CN"/>
              </w:rPr>
              <w:t xml:space="preserve"> </w:t>
            </w:r>
            <w:r w:rsidR="00120F02">
              <w:rPr>
                <w:rFonts w:eastAsia="SimSun"/>
                <w:lang w:eastAsia="zh-CN"/>
              </w:rPr>
              <w:t>for</w:t>
            </w:r>
            <w:r>
              <w:rPr>
                <w:rFonts w:eastAsia="SimSun"/>
                <w:lang w:eastAsia="zh-CN"/>
              </w:rPr>
              <w:t xml:space="preserve"> R17 unified TCI state, </w:t>
            </w:r>
            <w:r w:rsidRPr="004108BE">
              <w:rPr>
                <w:rFonts w:eastAsia="SimSun"/>
                <w:lang w:eastAsia="zh-CN"/>
              </w:rPr>
              <w:t>UE expect</w:t>
            </w:r>
            <w:r>
              <w:rPr>
                <w:rFonts w:eastAsia="SimSun"/>
                <w:lang w:eastAsia="zh-CN"/>
              </w:rPr>
              <w:t>s</w:t>
            </w:r>
            <w:r w:rsidRPr="004108BE">
              <w:rPr>
                <w:rFonts w:eastAsia="SimSun"/>
                <w:lang w:eastAsia="zh-CN"/>
              </w:rPr>
              <w:t xml:space="preserve"> same </w:t>
            </w:r>
            <w:r>
              <w:rPr>
                <w:rFonts w:eastAsia="SimSun"/>
                <w:lang w:eastAsia="zh-CN"/>
              </w:rPr>
              <w:t>power control</w:t>
            </w:r>
            <w:r w:rsidRPr="004108BE">
              <w:rPr>
                <w:rFonts w:eastAsia="SimSun"/>
                <w:lang w:eastAsia="zh-CN"/>
              </w:rPr>
              <w:t xml:space="preserve"> parameters for the two SRS resource sets configured by </w:t>
            </w:r>
            <w:proofErr w:type="spellStart"/>
            <w:r w:rsidRPr="004108BE">
              <w:rPr>
                <w:rFonts w:eastAsia="SimSun"/>
                <w:i/>
                <w:iCs/>
                <w:lang w:eastAsia="zh-CN"/>
              </w:rPr>
              <w:t>srs-ResourceSetToAddModList</w:t>
            </w:r>
            <w:proofErr w:type="spellEnd"/>
            <w:r w:rsidRPr="004108BE">
              <w:rPr>
                <w:rFonts w:eastAsia="SimSun"/>
                <w:lang w:eastAsia="zh-CN"/>
              </w:rPr>
              <w:t xml:space="preserve"> and </w:t>
            </w:r>
            <w:r w:rsidRPr="004108BE">
              <w:rPr>
                <w:rFonts w:eastAsia="SimSun"/>
                <w:i/>
                <w:iCs/>
                <w:lang w:eastAsia="zh-CN"/>
              </w:rPr>
              <w:t>srs-ResourceSetToAddModListDCI-0-2</w:t>
            </w:r>
            <w:r>
              <w:rPr>
                <w:rFonts w:eastAsia="SimSun"/>
                <w:lang w:eastAsia="zh-CN"/>
              </w:rPr>
              <w:t xml:space="preserve"> if </w:t>
            </w:r>
            <w:r w:rsidR="00120F02">
              <w:rPr>
                <w:rFonts w:eastAsia="SimSun"/>
                <w:lang w:eastAsia="zh-CN"/>
              </w:rPr>
              <w:t xml:space="preserve">at least one SRS resource set does not follow the indicated unified TCI state. </w:t>
            </w:r>
          </w:p>
          <w:p w14:paraId="02A69858" w14:textId="77777777" w:rsidR="00120F02" w:rsidRDefault="00120F02" w:rsidP="00B24AC6">
            <w:pPr>
              <w:pStyle w:val="CRCoverPage"/>
              <w:spacing w:after="0"/>
              <w:jc w:val="both"/>
              <w:rPr>
                <w:rFonts w:eastAsia="SimSun"/>
                <w:lang w:eastAsia="zh-CN"/>
              </w:rPr>
            </w:pPr>
          </w:p>
          <w:p w14:paraId="0FDC29ED" w14:textId="6423B62C" w:rsidR="00120F02" w:rsidRPr="00B66C1A" w:rsidRDefault="00120F02" w:rsidP="00B24AC6">
            <w:pPr>
              <w:pStyle w:val="CRCoverPage"/>
              <w:spacing w:after="0"/>
              <w:jc w:val="both"/>
              <w:rPr>
                <w:rFonts w:ascii="Times New Roman" w:hAnsi="Times New Roman" w:cs="Arial"/>
                <w:noProof/>
                <w:lang w:eastAsia="zh-CN"/>
              </w:rPr>
            </w:pPr>
            <w:r>
              <w:rPr>
                <w:rFonts w:eastAsia="SimSun"/>
                <w:lang w:eastAsia="zh-CN"/>
              </w:rPr>
              <w:lastRenderedPageBreak/>
              <w:t xml:space="preserve">Note: the two SRS resource sets mentioned above are for </w:t>
            </w:r>
            <w:proofErr w:type="spellStart"/>
            <w:r>
              <w:rPr>
                <w:rFonts w:eastAsia="SimSun"/>
                <w:lang w:eastAsia="zh-CN"/>
              </w:rPr>
              <w:t>sTRP</w:t>
            </w:r>
            <w:proofErr w:type="spellEnd"/>
            <w:r>
              <w:rPr>
                <w:rFonts w:eastAsia="SimSun"/>
                <w:lang w:eastAsia="zh-CN"/>
              </w:rPr>
              <w:t xml:space="preserve"> operation, not for </w:t>
            </w:r>
            <w:proofErr w:type="spellStart"/>
            <w:r>
              <w:rPr>
                <w:rFonts w:eastAsia="SimSun"/>
                <w:lang w:eastAsia="zh-CN"/>
              </w:rPr>
              <w:t>mTRP</w:t>
            </w:r>
            <w:proofErr w:type="spellEnd"/>
            <w:r>
              <w:rPr>
                <w:rFonts w:eastAsia="SimSun"/>
                <w:lang w:eastAsia="zh-CN"/>
              </w:rPr>
              <w:t xml:space="preserve"> operation</w:t>
            </w:r>
            <w:r w:rsidR="00EC6A73">
              <w:rPr>
                <w:rFonts w:eastAsia="SimSun"/>
                <w:lang w:eastAsia="zh-CN"/>
              </w:rPr>
              <w:t xml:space="preserve">, and hence </w:t>
            </w:r>
            <w:r w:rsidR="0082776B">
              <w:rPr>
                <w:rFonts w:eastAsia="SimSun"/>
                <w:lang w:eastAsia="zh-CN"/>
              </w:rPr>
              <w:t>it is a R17</w:t>
            </w:r>
            <w:r w:rsidR="0004277E">
              <w:rPr>
                <w:rFonts w:eastAsia="SimSun"/>
                <w:lang w:eastAsia="zh-CN"/>
              </w:rPr>
              <w:t xml:space="preserve"> issue</w:t>
            </w:r>
            <w:r w:rsidR="00EC6A73">
              <w:rPr>
                <w:rFonts w:eastAsia="SimSun"/>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3310B0B0" w:rsidR="00B24AC6" w:rsidRPr="005511C2" w:rsidRDefault="00EC6A73" w:rsidP="00B24AC6">
            <w:pPr>
              <w:pStyle w:val="CRCoverPage"/>
              <w:spacing w:after="0"/>
              <w:jc w:val="both"/>
              <w:rPr>
                <w:rFonts w:ascii="Times New Roman" w:hAnsi="Times New Roman"/>
                <w:noProof/>
              </w:rPr>
            </w:pPr>
            <w:r>
              <w:rPr>
                <w:rFonts w:eastAsia="SimSun"/>
                <w:lang w:val="en-US" w:eastAsia="zh-CN"/>
              </w:rPr>
              <w:t xml:space="preserve">The </w:t>
            </w:r>
            <w:r w:rsidRPr="00EC6A73">
              <w:rPr>
                <w:rFonts w:eastAsia="SimSun"/>
                <w:lang w:val="en-US" w:eastAsia="zh-CN"/>
              </w:rPr>
              <w:t xml:space="preserve">power control parameters for the two SRS resource sets configured by </w:t>
            </w:r>
            <w:proofErr w:type="spellStart"/>
            <w:r w:rsidRPr="00EC6A73">
              <w:rPr>
                <w:rFonts w:eastAsia="SimSun"/>
                <w:i/>
                <w:iCs/>
                <w:lang w:val="en-US" w:eastAsia="zh-CN"/>
              </w:rPr>
              <w:t>srs-ResourceSetToAddModList</w:t>
            </w:r>
            <w:proofErr w:type="spellEnd"/>
            <w:r w:rsidRPr="00EC6A73">
              <w:rPr>
                <w:rFonts w:eastAsia="SimSun"/>
                <w:lang w:val="en-US" w:eastAsia="zh-CN"/>
              </w:rPr>
              <w:t xml:space="preserve"> and </w:t>
            </w:r>
            <w:r w:rsidRPr="00EC6A73">
              <w:rPr>
                <w:rFonts w:eastAsia="SimSun"/>
                <w:i/>
                <w:iCs/>
                <w:lang w:val="en-US" w:eastAsia="zh-CN"/>
              </w:rPr>
              <w:t>srs-ResourceSetToAddModListDCI-0-2</w:t>
            </w:r>
            <w:r w:rsidR="000709DB">
              <w:rPr>
                <w:rFonts w:eastAsia="SimSun"/>
                <w:i/>
                <w:iCs/>
                <w:lang w:val="en-US" w:eastAsia="zh-CN"/>
              </w:rPr>
              <w:t xml:space="preserve"> </w:t>
            </w:r>
            <w:r w:rsidR="000709DB" w:rsidRPr="000709DB">
              <w:rPr>
                <w:rFonts w:eastAsia="SimSun"/>
                <w:lang w:val="en-US" w:eastAsia="zh-CN"/>
              </w:rPr>
              <w:t>can be different</w:t>
            </w:r>
            <w:r w:rsidR="000709DB">
              <w:rPr>
                <w:rFonts w:eastAsia="SimSun"/>
                <w:lang w:val="en-US" w:eastAsia="zh-CN"/>
              </w:rPr>
              <w:t xml:space="preserve"> in the context of unified TCI, and this is not expected by UE</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078FFEAF" w:rsidR="00B24AC6" w:rsidRDefault="00FF68E9" w:rsidP="00B24AC6">
            <w:pPr>
              <w:pStyle w:val="CRCoverPage"/>
              <w:spacing w:after="0"/>
              <w:rPr>
                <w:noProof/>
                <w:lang w:eastAsia="zh-CN"/>
              </w:rPr>
            </w:pPr>
            <w:r>
              <w:rPr>
                <w:noProof/>
                <w:lang w:eastAsia="zh-CN"/>
              </w:rPr>
              <w:t>7</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73C92514" w14:textId="259A802A" w:rsidR="00F32C10" w:rsidRDefault="00F32C10" w:rsidP="00DF7A7B">
      <w:pPr>
        <w:keepNext/>
        <w:keepLines/>
        <w:spacing w:before="120"/>
        <w:ind w:left="1134" w:hanging="1134"/>
        <w:outlineLvl w:val="2"/>
        <w:rPr>
          <w:rFonts w:ascii="Arial" w:eastAsia="SimSun" w:hAnsi="Arial"/>
          <w:color w:val="000000"/>
          <w:sz w:val="28"/>
          <w:lang w:val="x-none"/>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75165301"/>
      <w:r w:rsidRPr="00F32C10">
        <w:rPr>
          <w:rFonts w:ascii="Arial" w:eastAsia="SimSun" w:hAnsi="Arial"/>
          <w:color w:val="000000"/>
          <w:sz w:val="28"/>
          <w:lang w:val="x-none"/>
        </w:rPr>
        <w:lastRenderedPageBreak/>
        <w:t>7</w:t>
      </w:r>
      <w:r w:rsidRPr="00F32C10">
        <w:rPr>
          <w:rFonts w:ascii="Arial" w:eastAsia="SimSun" w:hAnsi="Arial"/>
          <w:color w:val="000000"/>
          <w:sz w:val="28"/>
          <w:lang w:val="x-none"/>
        </w:rPr>
        <w:tab/>
        <w:t>Uplink Power control</w:t>
      </w:r>
    </w:p>
    <w:p w14:paraId="3AE4A733" w14:textId="77777777" w:rsidR="005C42B2" w:rsidRDefault="005C42B2" w:rsidP="008B4ED1">
      <w:pPr>
        <w:jc w:val="center"/>
        <w:rPr>
          <w:color w:val="FF0000"/>
          <w:sz w:val="28"/>
          <w:szCs w:val="28"/>
          <w:lang w:eastAsia="zh-CN"/>
        </w:rPr>
      </w:pPr>
      <w:bookmarkStart w:id="9" w:name="_Hlk109579450"/>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bookmarkEnd w:id="9"/>
    <w:p w14:paraId="7E147480" w14:textId="77777777" w:rsidR="000B0A78" w:rsidRPr="00F415B1" w:rsidRDefault="000B0A78" w:rsidP="008B4ED1">
      <w:pPr>
        <w:jc w:val="both"/>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71C658D8" w14:textId="77777777" w:rsidR="000B0A78" w:rsidRPr="00F415B1" w:rsidRDefault="000B0A78" w:rsidP="008B4ED1">
      <w:pPr>
        <w:pStyle w:val="B1"/>
        <w:jc w:val="both"/>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614B4A88" w14:textId="77777777" w:rsidR="000B0A78" w:rsidRPr="00F415B1" w:rsidRDefault="000B0A78" w:rsidP="008B4ED1">
      <w:pPr>
        <w:pStyle w:val="B1"/>
        <w:jc w:val="both"/>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20772B2F" w14:textId="77777777" w:rsidR="000B0A78" w:rsidRPr="00F415B1" w:rsidRDefault="000B0A78" w:rsidP="008B4ED1">
      <w:pPr>
        <w:pStyle w:val="B1"/>
        <w:jc w:val="both"/>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16C07382" w14:textId="77777777" w:rsidR="000B0A78" w:rsidRPr="00037243" w:rsidRDefault="000B0A78" w:rsidP="008B4ED1">
      <w:pPr>
        <w:pStyle w:val="B1"/>
        <w:jc w:val="both"/>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701BF600" w14:textId="77777777" w:rsidR="000B0A78" w:rsidRPr="00037243" w:rsidRDefault="000B0A78" w:rsidP="008B4ED1">
      <w:pPr>
        <w:pStyle w:val="B2"/>
        <w:jc w:val="both"/>
      </w:pPr>
      <w:r w:rsidRPr="00037243">
        <w:t>-</w:t>
      </w:r>
      <w:r w:rsidRPr="00037243">
        <w:tab/>
        <w:t xml:space="preserve">if </w:t>
      </w:r>
      <w:proofErr w:type="spellStart"/>
      <w:r w:rsidRPr="00037243">
        <w:rPr>
          <w:i/>
          <w:iCs/>
        </w:rPr>
        <w:t>useIndicatedTCIState</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7BB94B8B" w14:textId="3C6C4054" w:rsidR="000B0A78" w:rsidRPr="00F415B1" w:rsidRDefault="000B0A78" w:rsidP="00EF7F26">
      <w:pPr>
        <w:pStyle w:val="B2"/>
        <w:rPr>
          <w:lang w:eastAsia="ko-KR"/>
        </w:rPr>
      </w:pPr>
      <w:r w:rsidRPr="00037243">
        <w:t>-</w:t>
      </w:r>
      <w:r w:rsidRPr="00037243">
        <w:tab/>
        <w:t xml:space="preserve">else, if </w:t>
      </w:r>
      <w:proofErr w:type="spellStart"/>
      <w:r w:rsidRPr="00037243">
        <w:rPr>
          <w:i/>
          <w:iCs/>
        </w:rPr>
        <w:t>useIndicatedTCIState</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w:t>
      </w:r>
      <w:r w:rsidRPr="000B0A78">
        <w:rPr>
          <w:lang w:val="en-US"/>
        </w:rPr>
        <w:t>set</w:t>
      </w:r>
      <w:r w:rsidRPr="000B0A78">
        <w:rPr>
          <w:color w:val="FF0000"/>
          <w:u w:val="single"/>
        </w:rPr>
        <w:t xml:space="preserve">. If two SRS resource sets are configured by higher layer parameter </w:t>
      </w:r>
      <w:proofErr w:type="spellStart"/>
      <w:r w:rsidRPr="008B4ED1">
        <w:rPr>
          <w:i/>
          <w:iCs/>
          <w:color w:val="FF0000"/>
          <w:u w:val="single"/>
        </w:rPr>
        <w:t>srs-ResourceSetToAddModList</w:t>
      </w:r>
      <w:proofErr w:type="spellEnd"/>
      <w:r w:rsidRPr="000B0A78">
        <w:rPr>
          <w:color w:val="FF0000"/>
          <w:u w:val="single"/>
        </w:rPr>
        <w:t xml:space="preserve"> and </w:t>
      </w:r>
      <w:r w:rsidRPr="008B4ED1">
        <w:rPr>
          <w:i/>
          <w:iCs/>
          <w:color w:val="FF0000"/>
          <w:u w:val="single"/>
        </w:rPr>
        <w:t>srs-ResourceSetToAddModListDCI-0-2</w:t>
      </w:r>
      <w:r w:rsidRPr="000B0A78">
        <w:rPr>
          <w:color w:val="FF0000"/>
          <w:u w:val="single"/>
        </w:rPr>
        <w:t>, respectively, and associated with the higher layer parameter usage of value '</w:t>
      </w:r>
      <w:proofErr w:type="spellStart"/>
      <w:r w:rsidRPr="000B0A78">
        <w:rPr>
          <w:color w:val="FF0000"/>
          <w:u w:val="single"/>
        </w:rPr>
        <w:t>codeBook</w:t>
      </w:r>
      <w:proofErr w:type="spellEnd"/>
      <w:r w:rsidRPr="000B0A78">
        <w:rPr>
          <w:color w:val="FF0000"/>
          <w:u w:val="single"/>
        </w:rPr>
        <w:t>' or '</w:t>
      </w:r>
      <w:proofErr w:type="spellStart"/>
      <w:r w:rsidRPr="000B0A78">
        <w:rPr>
          <w:color w:val="FF0000"/>
          <w:u w:val="single"/>
        </w:rPr>
        <w:t>nonCodeBook</w:t>
      </w:r>
      <w:proofErr w:type="spellEnd"/>
      <w:r w:rsidRPr="000B0A78">
        <w:rPr>
          <w:color w:val="FF0000"/>
          <w:u w:val="single"/>
        </w:rPr>
        <w:t xml:space="preserve">', and if </w:t>
      </w:r>
      <w:r w:rsidR="00EF7F26" w:rsidRPr="00EF7F26">
        <w:rPr>
          <w:i/>
          <w:iCs/>
          <w:color w:val="FF0000"/>
          <w:u w:val="single"/>
        </w:rPr>
        <w:t>followUnifiedTCIstateSRS-r17</w:t>
      </w:r>
      <w:r w:rsidRPr="000B0A78">
        <w:rPr>
          <w:color w:val="FF0000"/>
          <w:u w:val="single"/>
        </w:rPr>
        <w:t xml:space="preserve"> is not provided for at least one SRS resource set of the two, UE expects the power control parameters associated with the TCI state of the SRS resources with the lowest SRS-</w:t>
      </w:r>
      <w:proofErr w:type="spellStart"/>
      <w:r w:rsidRPr="000B0A78">
        <w:rPr>
          <w:color w:val="FF0000"/>
          <w:u w:val="single"/>
        </w:rPr>
        <w:t>ResourceId</w:t>
      </w:r>
      <w:proofErr w:type="spellEnd"/>
      <w:r w:rsidRPr="000B0A78">
        <w:rPr>
          <w:color w:val="FF0000"/>
          <w:u w:val="single"/>
        </w:rPr>
        <w:t xml:space="preserve"> in the SRS resource set are the same as those applied for the other SRS resource set</w:t>
      </w:r>
    </w:p>
    <w:p w14:paraId="12C6EFA8" w14:textId="77777777" w:rsidR="005C42B2" w:rsidRDefault="005C42B2" w:rsidP="005C42B2">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bookmarkEnd w:id="0"/>
      <w:bookmarkEnd w:id="1"/>
      <w:bookmarkEnd w:id="2"/>
      <w:bookmarkEnd w:id="3"/>
      <w:bookmarkEnd w:id="4"/>
      <w:bookmarkEnd w:id="5"/>
      <w:bookmarkEnd w:id="6"/>
      <w:bookmarkEnd w:id="7"/>
      <w:bookmarkEnd w:id="8"/>
    </w:p>
    <w:sectPr w:rsidR="005C42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E463" w14:textId="77777777" w:rsidR="00F72AF0" w:rsidRDefault="00F72AF0">
      <w:r>
        <w:separator/>
      </w:r>
    </w:p>
  </w:endnote>
  <w:endnote w:type="continuationSeparator" w:id="0">
    <w:p w14:paraId="07EE14C2" w14:textId="77777777" w:rsidR="00F72AF0" w:rsidRDefault="00F72AF0">
      <w:r>
        <w:continuationSeparator/>
      </w:r>
    </w:p>
  </w:endnote>
  <w:endnote w:type="continuationNotice" w:id="1">
    <w:p w14:paraId="19AC2C07" w14:textId="77777777" w:rsidR="00F72AF0" w:rsidRDefault="00F72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C5CE5" w14:textId="77777777" w:rsidR="00F72AF0" w:rsidRDefault="00F72AF0">
      <w:r>
        <w:separator/>
      </w:r>
    </w:p>
  </w:footnote>
  <w:footnote w:type="continuationSeparator" w:id="0">
    <w:p w14:paraId="6DFE7A04" w14:textId="77777777" w:rsidR="00F72AF0" w:rsidRDefault="00F72AF0">
      <w:r>
        <w:continuationSeparator/>
      </w:r>
    </w:p>
  </w:footnote>
  <w:footnote w:type="continuationNotice" w:id="1">
    <w:p w14:paraId="330BE77A" w14:textId="77777777" w:rsidR="00F72AF0" w:rsidRDefault="00F72A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FF4848" w:rsidRDefault="00FF4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981795">
    <w:abstractNumId w:val="13"/>
  </w:num>
  <w:num w:numId="2" w16cid:durableId="1231573065">
    <w:abstractNumId w:val="21"/>
  </w:num>
  <w:num w:numId="3" w16cid:durableId="1385911391">
    <w:abstractNumId w:val="14"/>
  </w:num>
  <w:num w:numId="4" w16cid:durableId="1034620649">
    <w:abstractNumId w:val="11"/>
  </w:num>
  <w:num w:numId="5" w16cid:durableId="591009501">
    <w:abstractNumId w:val="3"/>
  </w:num>
  <w:num w:numId="6" w16cid:durableId="1017386653">
    <w:abstractNumId w:val="19"/>
  </w:num>
  <w:num w:numId="7" w16cid:durableId="1821574457">
    <w:abstractNumId w:val="9"/>
  </w:num>
  <w:num w:numId="8" w16cid:durableId="2063168298">
    <w:abstractNumId w:val="17"/>
  </w:num>
  <w:num w:numId="9" w16cid:durableId="738744738">
    <w:abstractNumId w:val="12"/>
  </w:num>
  <w:num w:numId="10" w16cid:durableId="672026529">
    <w:abstractNumId w:val="5"/>
  </w:num>
  <w:num w:numId="11" w16cid:durableId="995887225">
    <w:abstractNumId w:val="1"/>
  </w:num>
  <w:num w:numId="12" w16cid:durableId="1304777672">
    <w:abstractNumId w:val="2"/>
  </w:num>
  <w:num w:numId="13" w16cid:durableId="251013788">
    <w:abstractNumId w:val="18"/>
  </w:num>
  <w:num w:numId="14" w16cid:durableId="618344960">
    <w:abstractNumId w:val="0"/>
  </w:num>
  <w:num w:numId="15" w16cid:durableId="166946549">
    <w:abstractNumId w:val="15"/>
  </w:num>
  <w:num w:numId="16" w16cid:durableId="673799090">
    <w:abstractNumId w:val="16"/>
  </w:num>
  <w:num w:numId="17" w16cid:durableId="1178735063">
    <w:abstractNumId w:val="20"/>
  </w:num>
  <w:num w:numId="18" w16cid:durableId="1845583388">
    <w:abstractNumId w:val="6"/>
  </w:num>
  <w:num w:numId="19" w16cid:durableId="959148236">
    <w:abstractNumId w:val="10"/>
  </w:num>
  <w:num w:numId="20" w16cid:durableId="285278370">
    <w:abstractNumId w:val="8"/>
  </w:num>
  <w:num w:numId="21" w16cid:durableId="637300984">
    <w:abstractNumId w:val="7"/>
  </w:num>
  <w:num w:numId="22" w16cid:durableId="1186019969">
    <w:abstractNumId w:val="4"/>
  </w:num>
  <w:num w:numId="23" w16cid:durableId="36923027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2DAB"/>
    <w:rsid w:val="00036A14"/>
    <w:rsid w:val="000422BD"/>
    <w:rsid w:val="0004277E"/>
    <w:rsid w:val="00042B01"/>
    <w:rsid w:val="000460E4"/>
    <w:rsid w:val="00063E20"/>
    <w:rsid w:val="0006459E"/>
    <w:rsid w:val="000709DB"/>
    <w:rsid w:val="00074B60"/>
    <w:rsid w:val="000868D1"/>
    <w:rsid w:val="00091518"/>
    <w:rsid w:val="00094211"/>
    <w:rsid w:val="00096445"/>
    <w:rsid w:val="000A4DBB"/>
    <w:rsid w:val="000A6394"/>
    <w:rsid w:val="000A63E9"/>
    <w:rsid w:val="000B0A78"/>
    <w:rsid w:val="000B7FED"/>
    <w:rsid w:val="000C01FC"/>
    <w:rsid w:val="000C038A"/>
    <w:rsid w:val="000C1F2F"/>
    <w:rsid w:val="000C423E"/>
    <w:rsid w:val="000C5B26"/>
    <w:rsid w:val="000C6598"/>
    <w:rsid w:val="000D007A"/>
    <w:rsid w:val="000D37E6"/>
    <w:rsid w:val="000E0626"/>
    <w:rsid w:val="000E5E65"/>
    <w:rsid w:val="000E6F1E"/>
    <w:rsid w:val="000F3F0F"/>
    <w:rsid w:val="00104187"/>
    <w:rsid w:val="00107F1D"/>
    <w:rsid w:val="0011062F"/>
    <w:rsid w:val="00111D06"/>
    <w:rsid w:val="00112D0A"/>
    <w:rsid w:val="001133DC"/>
    <w:rsid w:val="00120439"/>
    <w:rsid w:val="00120F02"/>
    <w:rsid w:val="00133C29"/>
    <w:rsid w:val="00134D42"/>
    <w:rsid w:val="00145D43"/>
    <w:rsid w:val="00145F84"/>
    <w:rsid w:val="001478F5"/>
    <w:rsid w:val="00155827"/>
    <w:rsid w:val="00155AF1"/>
    <w:rsid w:val="00156980"/>
    <w:rsid w:val="00163C0E"/>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C6C81"/>
    <w:rsid w:val="001D28C3"/>
    <w:rsid w:val="001D4141"/>
    <w:rsid w:val="001E0539"/>
    <w:rsid w:val="001E29D7"/>
    <w:rsid w:val="001E41F3"/>
    <w:rsid w:val="001F360B"/>
    <w:rsid w:val="0021219B"/>
    <w:rsid w:val="00217017"/>
    <w:rsid w:val="002351B7"/>
    <w:rsid w:val="00235E8C"/>
    <w:rsid w:val="0024373D"/>
    <w:rsid w:val="0026004D"/>
    <w:rsid w:val="002640DD"/>
    <w:rsid w:val="00264E58"/>
    <w:rsid w:val="0027528F"/>
    <w:rsid w:val="00275D12"/>
    <w:rsid w:val="00284FEB"/>
    <w:rsid w:val="002860C4"/>
    <w:rsid w:val="002A3E67"/>
    <w:rsid w:val="002B5741"/>
    <w:rsid w:val="002C6C1C"/>
    <w:rsid w:val="002D12BE"/>
    <w:rsid w:val="002E0738"/>
    <w:rsid w:val="002E18FD"/>
    <w:rsid w:val="002F512D"/>
    <w:rsid w:val="002F79E1"/>
    <w:rsid w:val="003022D7"/>
    <w:rsid w:val="00304F5B"/>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03DA"/>
    <w:rsid w:val="00392804"/>
    <w:rsid w:val="003A17A9"/>
    <w:rsid w:val="003A273A"/>
    <w:rsid w:val="003A4C37"/>
    <w:rsid w:val="003A6E7A"/>
    <w:rsid w:val="003B0F17"/>
    <w:rsid w:val="003B2E34"/>
    <w:rsid w:val="003B3E8C"/>
    <w:rsid w:val="003B5245"/>
    <w:rsid w:val="003C048C"/>
    <w:rsid w:val="003D026F"/>
    <w:rsid w:val="003D14DC"/>
    <w:rsid w:val="003D6CB7"/>
    <w:rsid w:val="003E1A36"/>
    <w:rsid w:val="003F2CEA"/>
    <w:rsid w:val="003F4FFC"/>
    <w:rsid w:val="003F6C94"/>
    <w:rsid w:val="003F7A55"/>
    <w:rsid w:val="00404256"/>
    <w:rsid w:val="0040507E"/>
    <w:rsid w:val="00410371"/>
    <w:rsid w:val="004108BE"/>
    <w:rsid w:val="00410F55"/>
    <w:rsid w:val="004135A5"/>
    <w:rsid w:val="004242F1"/>
    <w:rsid w:val="00426F32"/>
    <w:rsid w:val="00432157"/>
    <w:rsid w:val="004365F1"/>
    <w:rsid w:val="00436A0C"/>
    <w:rsid w:val="0043742D"/>
    <w:rsid w:val="00440E2C"/>
    <w:rsid w:val="0044345D"/>
    <w:rsid w:val="00451280"/>
    <w:rsid w:val="00476E48"/>
    <w:rsid w:val="00477567"/>
    <w:rsid w:val="00485FA2"/>
    <w:rsid w:val="00495E30"/>
    <w:rsid w:val="004B27A7"/>
    <w:rsid w:val="004B295E"/>
    <w:rsid w:val="004B2C87"/>
    <w:rsid w:val="004B4730"/>
    <w:rsid w:val="004B75B7"/>
    <w:rsid w:val="004C0BB9"/>
    <w:rsid w:val="004C4E06"/>
    <w:rsid w:val="004F3053"/>
    <w:rsid w:val="005005A1"/>
    <w:rsid w:val="0050186C"/>
    <w:rsid w:val="0051580D"/>
    <w:rsid w:val="005263FB"/>
    <w:rsid w:val="005277B9"/>
    <w:rsid w:val="00533EB5"/>
    <w:rsid w:val="00536EC8"/>
    <w:rsid w:val="005415E1"/>
    <w:rsid w:val="00546249"/>
    <w:rsid w:val="00547111"/>
    <w:rsid w:val="00547347"/>
    <w:rsid w:val="00555444"/>
    <w:rsid w:val="00561648"/>
    <w:rsid w:val="005625CD"/>
    <w:rsid w:val="00564177"/>
    <w:rsid w:val="0057218A"/>
    <w:rsid w:val="005863ED"/>
    <w:rsid w:val="0059225B"/>
    <w:rsid w:val="00592D74"/>
    <w:rsid w:val="005931EB"/>
    <w:rsid w:val="005A6F15"/>
    <w:rsid w:val="005B262F"/>
    <w:rsid w:val="005B278E"/>
    <w:rsid w:val="005C32DA"/>
    <w:rsid w:val="005C42B2"/>
    <w:rsid w:val="005D0F24"/>
    <w:rsid w:val="005D3CCD"/>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6668A"/>
    <w:rsid w:val="00671C17"/>
    <w:rsid w:val="00677D9E"/>
    <w:rsid w:val="00690439"/>
    <w:rsid w:val="006918AD"/>
    <w:rsid w:val="00692FAB"/>
    <w:rsid w:val="006944B6"/>
    <w:rsid w:val="00695808"/>
    <w:rsid w:val="006B31CE"/>
    <w:rsid w:val="006B3ECC"/>
    <w:rsid w:val="006B46FB"/>
    <w:rsid w:val="006C422F"/>
    <w:rsid w:val="006C45E4"/>
    <w:rsid w:val="006C754D"/>
    <w:rsid w:val="006D1499"/>
    <w:rsid w:val="006E21FB"/>
    <w:rsid w:val="006E31E9"/>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2111"/>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06F6"/>
    <w:rsid w:val="007F18F0"/>
    <w:rsid w:val="007F2CE1"/>
    <w:rsid w:val="007F3C02"/>
    <w:rsid w:val="007F43FD"/>
    <w:rsid w:val="007F7259"/>
    <w:rsid w:val="0080314A"/>
    <w:rsid w:val="00803C00"/>
    <w:rsid w:val="008040A8"/>
    <w:rsid w:val="00810561"/>
    <w:rsid w:val="00811041"/>
    <w:rsid w:val="00816B23"/>
    <w:rsid w:val="0082069D"/>
    <w:rsid w:val="00824089"/>
    <w:rsid w:val="0082776B"/>
    <w:rsid w:val="008279FA"/>
    <w:rsid w:val="00837923"/>
    <w:rsid w:val="008469CA"/>
    <w:rsid w:val="008626E7"/>
    <w:rsid w:val="0086635D"/>
    <w:rsid w:val="00870EE7"/>
    <w:rsid w:val="00884911"/>
    <w:rsid w:val="00885B3F"/>
    <w:rsid w:val="008863B9"/>
    <w:rsid w:val="00891B22"/>
    <w:rsid w:val="008A45A6"/>
    <w:rsid w:val="008B1CAB"/>
    <w:rsid w:val="008B4ED1"/>
    <w:rsid w:val="008C465A"/>
    <w:rsid w:val="008C50AB"/>
    <w:rsid w:val="008D0111"/>
    <w:rsid w:val="008D1372"/>
    <w:rsid w:val="008E755D"/>
    <w:rsid w:val="008E7FFE"/>
    <w:rsid w:val="008F1FE5"/>
    <w:rsid w:val="008F295C"/>
    <w:rsid w:val="008F3E37"/>
    <w:rsid w:val="008F521E"/>
    <w:rsid w:val="008F686C"/>
    <w:rsid w:val="0091130A"/>
    <w:rsid w:val="009148DE"/>
    <w:rsid w:val="00914970"/>
    <w:rsid w:val="00915175"/>
    <w:rsid w:val="009274A7"/>
    <w:rsid w:val="009302DF"/>
    <w:rsid w:val="00930688"/>
    <w:rsid w:val="00930AE7"/>
    <w:rsid w:val="00934B20"/>
    <w:rsid w:val="00941E30"/>
    <w:rsid w:val="00956C1C"/>
    <w:rsid w:val="00956E75"/>
    <w:rsid w:val="00963551"/>
    <w:rsid w:val="00964977"/>
    <w:rsid w:val="0097338B"/>
    <w:rsid w:val="00973DE3"/>
    <w:rsid w:val="009777D9"/>
    <w:rsid w:val="00977DC6"/>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65F"/>
    <w:rsid w:val="009D2C05"/>
    <w:rsid w:val="009D6813"/>
    <w:rsid w:val="009E3297"/>
    <w:rsid w:val="009F70CA"/>
    <w:rsid w:val="009F734F"/>
    <w:rsid w:val="00A00C14"/>
    <w:rsid w:val="00A05222"/>
    <w:rsid w:val="00A14EBB"/>
    <w:rsid w:val="00A14EDB"/>
    <w:rsid w:val="00A165EF"/>
    <w:rsid w:val="00A246B6"/>
    <w:rsid w:val="00A301DF"/>
    <w:rsid w:val="00A31DF6"/>
    <w:rsid w:val="00A31FE9"/>
    <w:rsid w:val="00A331E4"/>
    <w:rsid w:val="00A35570"/>
    <w:rsid w:val="00A377E8"/>
    <w:rsid w:val="00A4210A"/>
    <w:rsid w:val="00A44D19"/>
    <w:rsid w:val="00A47E70"/>
    <w:rsid w:val="00A50CF0"/>
    <w:rsid w:val="00A62AAE"/>
    <w:rsid w:val="00A7313E"/>
    <w:rsid w:val="00A75B2D"/>
    <w:rsid w:val="00A76026"/>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0DA6"/>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0EB3"/>
    <w:rsid w:val="00BA17A7"/>
    <w:rsid w:val="00BA3EC5"/>
    <w:rsid w:val="00BA51A0"/>
    <w:rsid w:val="00BA51D9"/>
    <w:rsid w:val="00BA6977"/>
    <w:rsid w:val="00BB2728"/>
    <w:rsid w:val="00BB5DFC"/>
    <w:rsid w:val="00BB7A33"/>
    <w:rsid w:val="00BC2F14"/>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622"/>
    <w:rsid w:val="00C70F5A"/>
    <w:rsid w:val="00C77F6E"/>
    <w:rsid w:val="00C86116"/>
    <w:rsid w:val="00C86B17"/>
    <w:rsid w:val="00C86FE1"/>
    <w:rsid w:val="00C95985"/>
    <w:rsid w:val="00CA2F09"/>
    <w:rsid w:val="00CA7C85"/>
    <w:rsid w:val="00CB0270"/>
    <w:rsid w:val="00CB260A"/>
    <w:rsid w:val="00CB69FA"/>
    <w:rsid w:val="00CC4DB0"/>
    <w:rsid w:val="00CC5026"/>
    <w:rsid w:val="00CC68D0"/>
    <w:rsid w:val="00CD6532"/>
    <w:rsid w:val="00CD7384"/>
    <w:rsid w:val="00CE0ADE"/>
    <w:rsid w:val="00CE0B96"/>
    <w:rsid w:val="00CF1A09"/>
    <w:rsid w:val="00D03F9A"/>
    <w:rsid w:val="00D05945"/>
    <w:rsid w:val="00D06D51"/>
    <w:rsid w:val="00D1377C"/>
    <w:rsid w:val="00D22835"/>
    <w:rsid w:val="00D24991"/>
    <w:rsid w:val="00D45AE0"/>
    <w:rsid w:val="00D50255"/>
    <w:rsid w:val="00D5717E"/>
    <w:rsid w:val="00D60C35"/>
    <w:rsid w:val="00D63952"/>
    <w:rsid w:val="00D66520"/>
    <w:rsid w:val="00D80F1A"/>
    <w:rsid w:val="00D94FF6"/>
    <w:rsid w:val="00DA5366"/>
    <w:rsid w:val="00DA5515"/>
    <w:rsid w:val="00DA5C6D"/>
    <w:rsid w:val="00DB3904"/>
    <w:rsid w:val="00DB4D38"/>
    <w:rsid w:val="00DB6FA1"/>
    <w:rsid w:val="00DD161B"/>
    <w:rsid w:val="00DD7CCE"/>
    <w:rsid w:val="00DE34CF"/>
    <w:rsid w:val="00DF574C"/>
    <w:rsid w:val="00DF7A7B"/>
    <w:rsid w:val="00E00D70"/>
    <w:rsid w:val="00E02A22"/>
    <w:rsid w:val="00E13F3D"/>
    <w:rsid w:val="00E26922"/>
    <w:rsid w:val="00E344CD"/>
    <w:rsid w:val="00E34898"/>
    <w:rsid w:val="00E424AD"/>
    <w:rsid w:val="00E46285"/>
    <w:rsid w:val="00E47161"/>
    <w:rsid w:val="00E53AD5"/>
    <w:rsid w:val="00E666FF"/>
    <w:rsid w:val="00E70049"/>
    <w:rsid w:val="00E719E6"/>
    <w:rsid w:val="00E75223"/>
    <w:rsid w:val="00E76B36"/>
    <w:rsid w:val="00E92B3A"/>
    <w:rsid w:val="00EA134E"/>
    <w:rsid w:val="00EB09B7"/>
    <w:rsid w:val="00EB1BF0"/>
    <w:rsid w:val="00EB34AE"/>
    <w:rsid w:val="00EC6A73"/>
    <w:rsid w:val="00EE7D7C"/>
    <w:rsid w:val="00EF7BE4"/>
    <w:rsid w:val="00EF7F26"/>
    <w:rsid w:val="00F020EE"/>
    <w:rsid w:val="00F032EF"/>
    <w:rsid w:val="00F10C22"/>
    <w:rsid w:val="00F25D98"/>
    <w:rsid w:val="00F265D3"/>
    <w:rsid w:val="00F300FB"/>
    <w:rsid w:val="00F30671"/>
    <w:rsid w:val="00F313DD"/>
    <w:rsid w:val="00F32C10"/>
    <w:rsid w:val="00F35C76"/>
    <w:rsid w:val="00F546C1"/>
    <w:rsid w:val="00F557D6"/>
    <w:rsid w:val="00F56903"/>
    <w:rsid w:val="00F6231F"/>
    <w:rsid w:val="00F64765"/>
    <w:rsid w:val="00F72AF0"/>
    <w:rsid w:val="00F77ED1"/>
    <w:rsid w:val="00F80351"/>
    <w:rsid w:val="00F82AE2"/>
    <w:rsid w:val="00F869B7"/>
    <w:rsid w:val="00F87BB0"/>
    <w:rsid w:val="00F9448D"/>
    <w:rsid w:val="00FB090C"/>
    <w:rsid w:val="00FB1210"/>
    <w:rsid w:val="00FB6386"/>
    <w:rsid w:val="00FB67D3"/>
    <w:rsid w:val="00FC5EB2"/>
    <w:rsid w:val="00FC6856"/>
    <w:rsid w:val="00FD0635"/>
    <w:rsid w:val="00FD2096"/>
    <w:rsid w:val="00FE1073"/>
    <w:rsid w:val="00FE7E33"/>
    <w:rsid w:val="00FF3296"/>
    <w:rsid w:val="00FF3F2D"/>
    <w:rsid w:val="00FF4848"/>
    <w:rsid w:val="00FF68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255D7BD0-1C80-49C2-9498-373425C88F4D}">
  <ds:schemaRefs>
    <ds:schemaRef ds:uri="http://schemas.openxmlformats.org/officeDocument/2006/bibliography"/>
  </ds:schemaRefs>
</ds:datastoreItem>
</file>

<file path=customXml/itemProps4.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3</Pages>
  <Words>863</Words>
  <Characters>5657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Peter Gaal</cp:lastModifiedBy>
  <cp:revision>89</cp:revision>
  <cp:lastPrinted>1900-12-31T16:00:00Z</cp:lastPrinted>
  <dcterms:created xsi:type="dcterms:W3CDTF">2022-02-10T11:03:00Z</dcterms:created>
  <dcterms:modified xsi:type="dcterms:W3CDTF">2022-08-12T22:53:00Z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